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Pr="00411B05" w:rsidRDefault="00D96AEB" w:rsidP="003665F9">
            <w:pPr>
              <w:pStyle w:val="1"/>
              <w:shd w:val="clear" w:color="auto" w:fill="FFFFFF"/>
              <w:spacing w:before="0" w:beforeAutospacing="0" w:after="306" w:afterAutospacing="0"/>
              <w:jc w:val="center"/>
              <w:rPr>
                <w:rFonts w:ascii="Georgia" w:hAnsi="Georgia"/>
                <w:color w:val="020202"/>
                <w:sz w:val="46"/>
                <w:szCs w:val="46"/>
              </w:rPr>
            </w:pPr>
            <w:bookmarkStart w:id="0" w:name="RANGE!A1:E70"/>
            <w:r w:rsidRPr="00A77E8B">
              <w:rPr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411B05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7A306A">
              <w:rPr>
                <w:color w:val="020202"/>
                <w:sz w:val="28"/>
                <w:szCs w:val="46"/>
              </w:rPr>
              <w:t>2</w:t>
            </w:r>
            <w:r w:rsidRPr="00A77E8B">
              <w:rPr>
                <w:color w:val="000000"/>
                <w:sz w:val="28"/>
                <w:szCs w:val="28"/>
              </w:rPr>
              <w:t>0</w:t>
            </w:r>
            <w:r w:rsidR="00D573F4">
              <w:rPr>
                <w:color w:val="000000"/>
                <w:sz w:val="28"/>
                <w:szCs w:val="28"/>
              </w:rPr>
              <w:t>2</w:t>
            </w:r>
            <w:r w:rsidR="00911E52">
              <w:rPr>
                <w:color w:val="000000"/>
                <w:sz w:val="28"/>
                <w:szCs w:val="28"/>
              </w:rPr>
              <w:t>4</w:t>
            </w:r>
            <w:r w:rsidRPr="00A77E8B">
              <w:rPr>
                <w:color w:val="000000"/>
                <w:sz w:val="28"/>
                <w:szCs w:val="28"/>
              </w:rPr>
              <w:t xml:space="preserve"> год</w:t>
            </w:r>
            <w:bookmarkEnd w:id="0"/>
          </w:p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>
            <w:pPr>
              <w:jc w:val="right"/>
            </w:pPr>
            <w:r>
              <w:t>тыс. руб.</w:t>
            </w:r>
          </w:p>
        </w:tc>
      </w:tr>
      <w:tr w:rsidR="00EB15A1" w:rsidRPr="00D96AEB" w:rsidTr="003A7E9E">
        <w:trPr>
          <w:cantSplit/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 xml:space="preserve">№ </w:t>
            </w:r>
            <w:proofErr w:type="spellStart"/>
            <w:proofErr w:type="gramStart"/>
            <w:r w:rsidRPr="00D96AEB">
              <w:rPr>
                <w:b/>
              </w:rPr>
              <w:t>п</w:t>
            </w:r>
            <w:proofErr w:type="spellEnd"/>
            <w:proofErr w:type="gramEnd"/>
            <w:r w:rsidRPr="00D96AEB">
              <w:rPr>
                <w:b/>
              </w:rPr>
              <w:t>/</w:t>
            </w:r>
            <w:proofErr w:type="spellStart"/>
            <w:r w:rsidRPr="00D96AEB">
              <w:rPr>
                <w:b/>
              </w:rPr>
              <w:t>п</w:t>
            </w:r>
            <w:proofErr w:type="spellEnd"/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3665F9">
            <w:pPr>
              <w:jc w:val="center"/>
              <w:rPr>
                <w:b/>
              </w:rPr>
            </w:pPr>
            <w:proofErr w:type="spellStart"/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>
              <w:rPr>
                <w:rFonts w:eastAsia="Times New Roman" w:cs="Times New Roman"/>
                <w:b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b/>
                <w:color w:val="000000"/>
              </w:rPr>
              <w:t xml:space="preserve"> 01.</w:t>
            </w:r>
            <w:r w:rsidR="007A306A">
              <w:rPr>
                <w:rFonts w:eastAsia="Times New Roman" w:cs="Times New Roman"/>
                <w:b/>
                <w:color w:val="000000"/>
              </w:rPr>
              <w:t>01</w:t>
            </w:r>
            <w:r>
              <w:rPr>
                <w:rFonts w:eastAsia="Times New Roman" w:cs="Times New Roman"/>
                <w:b/>
                <w:color w:val="000000"/>
              </w:rPr>
              <w:t>.202</w:t>
            </w:r>
            <w:r w:rsidR="007A306A">
              <w:rPr>
                <w:rFonts w:eastAsia="Times New Roman" w:cs="Times New Roman"/>
                <w:b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B15A1" w:rsidRPr="00D96AEB" w:rsidRDefault="00EB15A1">
      <w:pPr>
        <w:rPr>
          <w:b/>
          <w:sz w:val="2"/>
        </w:rPr>
      </w:pPr>
    </w:p>
    <w:tbl>
      <w:tblPr>
        <w:tblW w:w="14850" w:type="dxa"/>
        <w:tblLayout w:type="fixed"/>
        <w:tblLook w:val="04A0"/>
      </w:tblPr>
      <w:tblGrid>
        <w:gridCol w:w="570"/>
        <w:gridCol w:w="613"/>
        <w:gridCol w:w="8990"/>
        <w:gridCol w:w="1701"/>
        <w:gridCol w:w="1417"/>
        <w:gridCol w:w="1559"/>
      </w:tblGrid>
      <w:tr w:rsidR="00EB15A1" w:rsidRPr="00D96AEB" w:rsidTr="00F543D5">
        <w:trPr>
          <w:cantSplit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1</w:t>
            </w:r>
          </w:p>
        </w:tc>
        <w:tc>
          <w:tcPr>
            <w:tcW w:w="9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5</w:t>
            </w:r>
          </w:p>
        </w:tc>
      </w:tr>
      <w:tr w:rsidR="00EB15A1" w:rsidRPr="00D96AEB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C1474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6F1FFB" w:rsidRDefault="00C14746" w:rsidP="00F543D5">
            <w:pPr>
              <w:jc w:val="center"/>
              <w:rPr>
                <w:b/>
                <w:color w:val="000000" w:themeColor="text1"/>
              </w:rPr>
            </w:pPr>
            <w:r w:rsidRPr="006F1FFB">
              <w:rPr>
                <w:b/>
                <w:color w:val="000000" w:themeColor="text1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C14746" w:rsidRDefault="007D5802">
            <w:pPr>
              <w:jc w:val="right"/>
              <w:rPr>
                <w:b/>
              </w:rPr>
            </w:pPr>
            <w:r>
              <w:rPr>
                <w:b/>
              </w:rPr>
              <w:t>142 949</w:t>
            </w:r>
            <w:r w:rsidR="00C14746" w:rsidRPr="00C14746">
              <w:rPr>
                <w:b/>
              </w:rPr>
              <w:t>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6F1FFB" w:rsidRDefault="007D5802" w:rsidP="00F543D5">
            <w:pPr>
              <w:jc w:val="right"/>
              <w:rPr>
                <w:b/>
              </w:rPr>
            </w:pPr>
            <w:r>
              <w:rPr>
                <w:b/>
              </w:rPr>
              <w:t>139 968</w:t>
            </w:r>
            <w:r w:rsidR="00C14746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Default="00C14746" w:rsidP="00911E52">
            <w:pPr>
              <w:jc w:val="right"/>
              <w:rPr>
                <w:b/>
              </w:rPr>
            </w:pPr>
          </w:p>
          <w:p w:rsidR="00C14746" w:rsidRPr="006F1FFB" w:rsidRDefault="007D5802" w:rsidP="00C14746">
            <w:pPr>
              <w:jc w:val="right"/>
              <w:rPr>
                <w:b/>
              </w:rPr>
            </w:pPr>
            <w:r>
              <w:rPr>
                <w:b/>
              </w:rPr>
              <w:t>97</w:t>
            </w:r>
            <w:r w:rsidR="00C14746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F543D5">
            <w:pPr>
              <w:jc w:val="center"/>
            </w:pPr>
            <w:r w:rsidRPr="00571A65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 «Глобус»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18</w:t>
            </w:r>
            <w:r w:rsidR="00C14746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 w:rsidP="00F543D5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 w:rsidRPr="00571A65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 «Рыбка»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155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155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 w:rsidP="00F543D5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 w:rsidRPr="00571A65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объектов инженерной инфраструктуры в пос. </w:t>
            </w:r>
            <w:proofErr w:type="spellStart"/>
            <w:r w:rsidRPr="001B0BF1">
              <w:rPr>
                <w:rFonts w:eastAsia="Times New Roman" w:cs="Times New Roman"/>
              </w:rPr>
              <w:t>Латухино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601</w:t>
            </w:r>
            <w:r w:rsidR="00C14746" w:rsidRPr="001B0BF1">
              <w:rPr>
                <w:rFonts w:eastAsia="Times New Roman" w:cs="Times New Roman"/>
              </w:rPr>
              <w:t>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598</w:t>
            </w:r>
            <w:r w:rsidR="00C14746" w:rsidRPr="001B0BF1">
              <w:rPr>
                <w:rFonts w:eastAsia="Times New Roman" w:cs="Times New Roman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 w:rsidP="00A23CA3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99,4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 w:rsidRPr="00571A65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32 178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31 641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98</w:t>
            </w:r>
            <w:r w:rsidR="00C14746" w:rsidRPr="001B0BF1">
              <w:rPr>
                <w:rFonts w:eastAsia="Times New Roman" w:cs="Times New Roman"/>
              </w:rPr>
              <w:t>,3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6A5AED" w:rsidRDefault="00C14746" w:rsidP="00BB0511">
            <w:pPr>
              <w:jc w:val="center"/>
              <w:rPr>
                <w:highlight w:val="green"/>
              </w:rPr>
            </w:pPr>
            <w:r w:rsidRPr="006A5AED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6A5AED" w:rsidP="006A5AED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«Реконструкция участка системы водоснабжения ст. Тарханы» Саратовская область, р-н </w:t>
            </w:r>
            <w:proofErr w:type="spellStart"/>
            <w:r w:rsidRPr="001B0BF1">
              <w:rPr>
                <w:rFonts w:eastAsia="Times New Roman" w:cs="Times New Roman"/>
              </w:rPr>
              <w:t>Новобурасский</w:t>
            </w:r>
            <w:proofErr w:type="spellEnd"/>
            <w:r w:rsidRPr="001B0BF1">
              <w:rPr>
                <w:rFonts w:eastAsia="Times New Roman" w:cs="Times New Roman"/>
              </w:rPr>
              <w:t xml:space="preserve">, 0,5 км южнее </w:t>
            </w:r>
            <w:proofErr w:type="gramStart"/>
            <w:r w:rsidRPr="001B0BF1">
              <w:rPr>
                <w:rFonts w:eastAsia="Times New Roman" w:cs="Times New Roman"/>
              </w:rPr>
              <w:t>с</w:t>
            </w:r>
            <w:proofErr w:type="gramEnd"/>
            <w:r w:rsidRPr="001B0BF1">
              <w:rPr>
                <w:rFonts w:eastAsia="Times New Roman" w:cs="Times New Roman"/>
              </w:rPr>
              <w:t>. Тарханы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91 063,4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88 622,8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97,3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 w:rsidRPr="00571A65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</w:t>
            </w:r>
            <w:r w:rsidR="00C14746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 w:rsidP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 w:rsidRPr="00571A65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системы водоснабжения </w:t>
            </w:r>
            <w:proofErr w:type="gramStart"/>
            <w:r w:rsidRPr="001B0BF1">
              <w:rPr>
                <w:rFonts w:eastAsia="Times New Roman" w:cs="Times New Roman"/>
              </w:rPr>
              <w:t>с</w:t>
            </w:r>
            <w:proofErr w:type="gramEnd"/>
            <w:r w:rsidRPr="001B0BF1">
              <w:rPr>
                <w:rFonts w:eastAsia="Times New Roman" w:cs="Times New Roman"/>
              </w:rPr>
              <w:t>. Александровка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8 672,7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8 672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 w:rsidP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7D5802" w:rsidP="00BB0511">
            <w:pPr>
              <w:jc w:val="center"/>
            </w:pPr>
            <w:r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объектов инженерной инфраструктуры по адресу: </w:t>
            </w:r>
            <w:proofErr w:type="gramStart"/>
            <w:r w:rsidRPr="001B0BF1">
              <w:rPr>
                <w:rFonts w:eastAsia="Times New Roman" w:cs="Times New Roman"/>
              </w:rPr>
              <w:t>г</w:t>
            </w:r>
            <w:proofErr w:type="gramEnd"/>
            <w:r w:rsidRPr="001B0BF1">
              <w:rPr>
                <w:rFonts w:eastAsia="Times New Roman" w:cs="Times New Roman"/>
              </w:rPr>
              <w:t xml:space="preserve">. Саратов, 1-й Большой Полянский </w:t>
            </w:r>
            <w:proofErr w:type="spellStart"/>
            <w:r w:rsidRPr="001B0BF1">
              <w:rPr>
                <w:rFonts w:eastAsia="Times New Roman" w:cs="Times New Roman"/>
              </w:rPr>
              <w:t>пр-д</w:t>
            </w:r>
            <w:proofErr w:type="spellEnd"/>
            <w:r w:rsidRPr="001B0BF1">
              <w:rPr>
                <w:rFonts w:eastAsia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1 102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7D5802" w:rsidP="00BB0511">
            <w:pPr>
              <w:jc w:val="center"/>
            </w:pPr>
            <w:r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фонтана "Плачущий камень", расположенного по адресу: </w:t>
            </w:r>
            <w:proofErr w:type="gramStart"/>
            <w:r w:rsidRPr="001B0BF1">
              <w:rPr>
                <w:rFonts w:eastAsia="Times New Roman" w:cs="Times New Roman"/>
              </w:rPr>
              <w:t>г</w:t>
            </w:r>
            <w:proofErr w:type="gramEnd"/>
            <w:r w:rsidRPr="001B0BF1">
              <w:rPr>
                <w:rFonts w:eastAsia="Times New Roman" w:cs="Times New Roman"/>
              </w:rPr>
              <w:t xml:space="preserve">. Саратов, </w:t>
            </w:r>
            <w:proofErr w:type="spellStart"/>
            <w:r w:rsidRPr="001B0BF1">
              <w:rPr>
                <w:rFonts w:eastAsia="Times New Roman" w:cs="Times New Roman"/>
              </w:rPr>
              <w:t>Соколовая</w:t>
            </w:r>
            <w:proofErr w:type="spellEnd"/>
            <w:r w:rsidRPr="001B0BF1">
              <w:rPr>
                <w:rFonts w:eastAsia="Times New Roman" w:cs="Times New Roman"/>
              </w:rPr>
              <w:t xml:space="preserve"> гора, Парк Победы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884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884</w:t>
            </w:r>
            <w:r w:rsidR="00C14746" w:rsidRPr="001B0BF1">
              <w:rPr>
                <w:rFonts w:eastAsia="Times New Roman" w:cs="Times New Roman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 w:rsidRPr="00571A65">
              <w:t>1</w:t>
            </w:r>
            <w:r w:rsidR="007D5802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 w:rsidRPr="001B0BF1">
              <w:rPr>
                <w:rFonts w:eastAsia="Times New Roman" w:cs="Times New Roman"/>
              </w:rPr>
              <w:t>Рейник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4 20</w:t>
            </w:r>
            <w:r w:rsidR="00C14746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 w:rsidP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BB0511">
            <w:pPr>
              <w:jc w:val="center"/>
            </w:pPr>
            <w:r>
              <w:t>1</w:t>
            </w:r>
            <w:r w:rsidR="007D5802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сетей водоотведения по ул. </w:t>
            </w:r>
            <w:proofErr w:type="spellStart"/>
            <w:r w:rsidRPr="001B0BF1">
              <w:rPr>
                <w:rFonts w:eastAsia="Times New Roman" w:cs="Times New Roman"/>
              </w:rPr>
              <w:t>Хвалынская</w:t>
            </w:r>
            <w:proofErr w:type="spellEnd"/>
            <w:r w:rsidRPr="001B0BF1">
              <w:rPr>
                <w:rFonts w:eastAsia="Times New Roman" w:cs="Times New Roman"/>
              </w:rPr>
              <w:t xml:space="preserve">, на участке от ул. Посадского до ул. </w:t>
            </w:r>
            <w:proofErr w:type="spellStart"/>
            <w:r w:rsidRPr="001B0BF1">
              <w:rPr>
                <w:rFonts w:eastAsia="Times New Roman" w:cs="Times New Roman"/>
              </w:rPr>
              <w:t>Соколовая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1 678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7D5802" w:rsidP="007D5802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1</w:t>
            </w:r>
            <w:r w:rsidR="007D5802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proofErr w:type="gramStart"/>
            <w:r w:rsidRPr="001B0BF1">
              <w:rPr>
                <w:rFonts w:eastAsia="Times New Roman" w:cs="Times New Roman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297345">
        <w:trPr>
          <w:cantSplit/>
          <w:trHeight w:val="24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1</w:t>
            </w:r>
            <w:r w:rsidR="007D5802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системы водоснабжения пос. Сергиевский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</w:t>
            </w:r>
            <w:r w:rsidR="00C14746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</w:t>
            </w:r>
            <w:r w:rsidR="00C14746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AED" w:rsidRPr="001B0BF1" w:rsidRDefault="006A5AED" w:rsidP="006A5AED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297345">
        <w:trPr>
          <w:cantSplit/>
          <w:trHeight w:val="27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Default="00632AA6" w:rsidP="00BB0511">
            <w:pPr>
              <w:jc w:val="center"/>
            </w:pPr>
            <w:r>
              <w:t>1</w:t>
            </w:r>
            <w:r w:rsidR="007D5802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ED0CE9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фонтана </w:t>
            </w:r>
            <w:r w:rsidR="00C14746" w:rsidRPr="001B0BF1">
              <w:rPr>
                <w:rFonts w:eastAsia="Times New Roman" w:cs="Times New Roman"/>
              </w:rPr>
              <w:t>Ильинская пл.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</w:t>
            </w:r>
            <w:r w:rsidR="00C14746" w:rsidRPr="001B0BF1">
              <w:rPr>
                <w:rFonts w:eastAsia="Times New Roman" w:cs="Times New Roman"/>
              </w:rPr>
              <w:t>0,</w:t>
            </w:r>
            <w:r w:rsidRPr="001B0BF1">
              <w:rPr>
                <w:rFonts w:eastAsia="Times New Roman" w:cs="Times New Roman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 w:rsidP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99,9</w:t>
            </w:r>
          </w:p>
        </w:tc>
      </w:tr>
      <w:tr w:rsidR="00C14746" w:rsidTr="00297345">
        <w:trPr>
          <w:cantSplit/>
          <w:trHeight w:val="28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Default="00632AA6" w:rsidP="00BB0511">
            <w:pPr>
              <w:jc w:val="center"/>
            </w:pPr>
            <w:r>
              <w:t>1</w:t>
            </w:r>
            <w:r w:rsidR="007D5802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4A7D42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фонтана на бульваре им. К.Л. </w:t>
            </w:r>
            <w:proofErr w:type="spellStart"/>
            <w:r w:rsidRPr="001B0BF1">
              <w:rPr>
                <w:rFonts w:eastAsia="Times New Roman" w:cs="Times New Roman"/>
              </w:rPr>
              <w:t>Мюфке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</w:t>
            </w:r>
            <w:r w:rsidR="00C14746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ED0CE9" w:rsidP="00ED0CE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1B0BF1" w:rsidRDefault="00C14746" w:rsidP="00F543D5">
            <w:pPr>
              <w:jc w:val="center"/>
              <w:rPr>
                <w:b/>
              </w:rPr>
            </w:pPr>
            <w:r w:rsidRPr="001B0BF1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b/>
              </w:rPr>
            </w:pPr>
            <w:r w:rsidRPr="001B0BF1">
              <w:rPr>
                <w:b/>
              </w:rPr>
              <w:t>3 471 852</w:t>
            </w:r>
            <w:r w:rsidR="00C14746" w:rsidRPr="001B0BF1">
              <w:rPr>
                <w:b/>
              </w:rPr>
              <w:t>,</w:t>
            </w:r>
            <w:r w:rsidRPr="001B0BF1">
              <w:rPr>
                <w:b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 w:rsidP="00A507A7">
            <w:pPr>
              <w:jc w:val="right"/>
              <w:rPr>
                <w:b/>
              </w:rPr>
            </w:pPr>
            <w:r w:rsidRPr="001B0BF1">
              <w:rPr>
                <w:b/>
              </w:rPr>
              <w:t>3 149 930</w:t>
            </w:r>
            <w:r w:rsidR="00C14746" w:rsidRPr="001B0BF1">
              <w:rPr>
                <w:b/>
              </w:rPr>
              <w:t>,</w:t>
            </w:r>
            <w:r w:rsidRPr="001B0BF1"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 w:rsidP="00A924AA">
            <w:pPr>
              <w:jc w:val="right"/>
              <w:rPr>
                <w:b/>
              </w:rPr>
            </w:pPr>
            <w:r w:rsidRPr="001B0BF1">
              <w:rPr>
                <w:b/>
              </w:rPr>
              <w:t>90</w:t>
            </w:r>
            <w:r w:rsidR="00C14746" w:rsidRPr="001B0BF1">
              <w:rPr>
                <w:b/>
              </w:rPr>
              <w:t>,</w:t>
            </w:r>
            <w:r w:rsidRPr="001B0BF1">
              <w:rPr>
                <w:b/>
              </w:rPr>
              <w:t>7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1</w:t>
            </w:r>
            <w:r w:rsidR="0007768C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Пристройка к МОУ «СОШ № 66 имени Н.И. Вавилова» по адресу: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Саратов, ул. Державинская,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439 522,</w:t>
            </w:r>
            <w:r w:rsidR="0007797E" w:rsidRPr="001B0BF1">
              <w:rPr>
                <w:rFonts w:eastAsia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439 522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1</w:t>
            </w:r>
            <w:r w:rsidR="0007768C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Детский сад на 160 мест в ЖК «Изумрудный» в Волжском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2 201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07768C" w:rsidP="00BB0511">
            <w:pPr>
              <w:jc w:val="center"/>
            </w:pPr>
            <w:r>
              <w:t>18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2 246 380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 w:rsidP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1 936 833,2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86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2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07768C" w:rsidP="00BB0511">
            <w:pPr>
              <w:jc w:val="center"/>
            </w:pPr>
            <w:r>
              <w:lastRenderedPageBreak/>
              <w:t>19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Школа на 825 мест по ул. Ипподромная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465 994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465 994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2</w:t>
            </w:r>
            <w:r w:rsidR="0007768C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Устройство причального сооружения </w:t>
            </w:r>
            <w:proofErr w:type="gramStart"/>
            <w:r w:rsidRPr="001B0BF1">
              <w:rPr>
                <w:rFonts w:cs="Times New Roman"/>
              </w:rPr>
              <w:t>в</w:t>
            </w:r>
            <w:proofErr w:type="gramEnd"/>
            <w:r w:rsidRPr="001B0BF1">
              <w:rPr>
                <w:rFonts w:cs="Times New Roman"/>
              </w:rPr>
              <w:t xml:space="preserve"> </w:t>
            </w:r>
            <w:proofErr w:type="gramStart"/>
            <w:r w:rsidRPr="001B0BF1">
              <w:rPr>
                <w:rFonts w:cs="Times New Roman"/>
              </w:rPr>
              <w:t>с</w:t>
            </w:r>
            <w:proofErr w:type="gramEnd"/>
            <w:r w:rsidRPr="001B0BF1">
              <w:rPr>
                <w:rFonts w:cs="Times New Roman"/>
              </w:rPr>
              <w:t>. Синенькие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16 266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10 029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B5EE2">
            <w:pPr>
              <w:jc w:val="center"/>
            </w:pPr>
            <w:r w:rsidRPr="0096058D">
              <w:t>2</w:t>
            </w:r>
            <w:r w:rsidR="0007768C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Пристройка на 275 мест к МОУ «СОШ № 103»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88 335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88 335,8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A9640B">
        <w:trPr>
          <w:cantSplit/>
          <w:trHeight w:val="28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 w:rsidRPr="0096058D">
              <w:t>2</w:t>
            </w:r>
            <w:r w:rsidR="0007768C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Ледовая арена на территории МОУ «Гимназия №89» в микрорайоне Елшанка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9 101,0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9 101,0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 w:rsidRPr="0096058D">
              <w:t>2</w:t>
            </w:r>
            <w:r w:rsidR="0007768C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41 137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41 137,8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2</w:t>
            </w:r>
            <w:r w:rsidR="0007768C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Система водоотведения от дома № 73 по ул. им. Панфилова И.В.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  <w:trHeight w:val="2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2</w:t>
            </w:r>
            <w:r w:rsidR="0007768C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Противооползневые сооружения оползня «</w:t>
            </w:r>
            <w:proofErr w:type="spellStart"/>
            <w:r w:rsidRPr="001B0BF1">
              <w:rPr>
                <w:rFonts w:cs="Times New Roman"/>
              </w:rPr>
              <w:t>Новогусельский</w:t>
            </w:r>
            <w:proofErr w:type="spellEnd"/>
            <w:r w:rsidRPr="001B0BF1">
              <w:rPr>
                <w:rFonts w:cs="Times New Roman"/>
              </w:rPr>
              <w:t xml:space="preserve">» в районе </w:t>
            </w:r>
            <w:proofErr w:type="spellStart"/>
            <w:r w:rsidRPr="001B0BF1">
              <w:rPr>
                <w:rFonts w:cs="Times New Roman"/>
              </w:rPr>
              <w:t>Гусельского</w:t>
            </w:r>
            <w:proofErr w:type="spellEnd"/>
            <w:r w:rsidRPr="001B0BF1">
              <w:rPr>
                <w:rFonts w:cs="Times New Roman"/>
              </w:rPr>
              <w:t xml:space="preserve"> моста в </w:t>
            </w:r>
            <w:proofErr w:type="spellStart"/>
            <w:r w:rsidRPr="001B0BF1">
              <w:rPr>
                <w:rFonts w:cs="Times New Roman"/>
              </w:rPr>
              <w:t>Гагаринском</w:t>
            </w:r>
            <w:proofErr w:type="spellEnd"/>
            <w:r w:rsidRPr="001B0BF1">
              <w:rPr>
                <w:rFonts w:cs="Times New Roman"/>
              </w:rPr>
              <w:t xml:space="preserve"> административном районе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14 401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14 401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2</w:t>
            </w:r>
            <w:r w:rsidR="0007768C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  <w:trHeight w:val="25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07768C" w:rsidP="00BB0511">
            <w:pPr>
              <w:jc w:val="center"/>
            </w:pPr>
            <w:r>
              <w:t>27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Бассейн на территории  МОУ «СОШ № 86»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 xml:space="preserve">. Саратова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135 821</w:t>
            </w:r>
            <w:r w:rsidR="00C14746" w:rsidRPr="001B0BF1">
              <w:rPr>
                <w:rFonts w:eastAsia="Times New Roman" w:cs="Times New Roman"/>
              </w:rPr>
              <w:t>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135 821</w:t>
            </w:r>
            <w:r w:rsidR="00C14746" w:rsidRPr="001B0BF1">
              <w:rPr>
                <w:rFonts w:eastAsia="Times New Roman" w:cs="Times New Roman"/>
              </w:rPr>
              <w:t>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C14746" w:rsidTr="00BB0511">
        <w:trPr>
          <w:cantSplit/>
          <w:trHeight w:val="26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07768C" w:rsidP="00BB0511">
            <w:pPr>
              <w:jc w:val="center"/>
            </w:pPr>
            <w:r>
              <w:t>28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Детский городок профессий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2 992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1 629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54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4</w:t>
            </w:r>
          </w:p>
        </w:tc>
      </w:tr>
      <w:tr w:rsidR="00C14746" w:rsidTr="00BB0511">
        <w:trPr>
          <w:cantSplit/>
          <w:trHeight w:val="2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07768C" w:rsidP="00BB0511">
            <w:pPr>
              <w:jc w:val="center"/>
            </w:pPr>
            <w:r>
              <w:t>29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Система водоотведения вдоль ул. им. А.П. </w:t>
            </w:r>
            <w:proofErr w:type="spellStart"/>
            <w:r w:rsidRPr="001B0BF1">
              <w:rPr>
                <w:rFonts w:cs="Times New Roman"/>
              </w:rPr>
              <w:t>Шехурдина</w:t>
            </w:r>
            <w:proofErr w:type="spellEnd"/>
            <w:r w:rsidRPr="001B0BF1">
              <w:rPr>
                <w:rFonts w:cs="Times New Roman"/>
              </w:rPr>
              <w:t xml:space="preserve"> от онкологического диспансера до р. 1-я </w:t>
            </w:r>
            <w:proofErr w:type="spellStart"/>
            <w:r w:rsidRPr="001B0BF1">
              <w:rPr>
                <w:rFonts w:cs="Times New Roman"/>
              </w:rPr>
              <w:t>Гусёлка</w:t>
            </w:r>
            <w:proofErr w:type="spellEnd"/>
            <w:r w:rsidRPr="001B0BF1">
              <w:rPr>
                <w:rFonts w:cs="Times New Roman"/>
              </w:rPr>
              <w:t xml:space="preserve">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2 610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1 354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51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</w:tr>
      <w:tr w:rsidR="00C14746" w:rsidTr="00BB0511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3</w:t>
            </w:r>
            <w:r w:rsidR="0007768C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Система водоотведения в районе противотуберкулезного диспансера до р. Елшанка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C14746" w:rsidTr="00BB0511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BB0511">
            <w:pPr>
              <w:jc w:val="center"/>
            </w:pPr>
            <w:r>
              <w:t>3</w:t>
            </w:r>
            <w:r w:rsidR="0007768C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1B0BF1" w:rsidRDefault="00C14746" w:rsidP="00C14746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Противооползневые сооружения оползня «</w:t>
            </w:r>
            <w:proofErr w:type="spellStart"/>
            <w:r w:rsidRPr="001B0BF1">
              <w:rPr>
                <w:rFonts w:cs="Times New Roman"/>
              </w:rPr>
              <w:t>Затонский</w:t>
            </w:r>
            <w:proofErr w:type="spellEnd"/>
            <w:r w:rsidRPr="001B0BF1">
              <w:rPr>
                <w:rFonts w:cs="Times New Roman"/>
              </w:rPr>
              <w:t xml:space="preserve">» на участке от ул. Большой </w:t>
            </w:r>
            <w:proofErr w:type="spellStart"/>
            <w:r w:rsidRPr="001B0BF1">
              <w:rPr>
                <w:rFonts w:cs="Times New Roman"/>
              </w:rPr>
              <w:t>Затонской</w:t>
            </w:r>
            <w:proofErr w:type="spellEnd"/>
            <w:r w:rsidRPr="001B0BF1">
              <w:rPr>
                <w:rFonts w:cs="Times New Roman"/>
              </w:rPr>
              <w:t xml:space="preserve">, д. 27 до пляжа Затон в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C147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2 936,3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1 619</w:t>
            </w:r>
            <w:r w:rsidR="00C14746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1B0BF1" w:rsidRDefault="0007797E" w:rsidP="0007797E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55,2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</w:rPr>
            </w:pPr>
            <w:r w:rsidRPr="001B0BF1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b/>
              </w:rPr>
            </w:pPr>
            <w:r w:rsidRPr="001B0BF1">
              <w:rPr>
                <w:b/>
              </w:rPr>
              <w:t>1 232 725,2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 w:rsidP="00F543D5">
            <w:pPr>
              <w:jc w:val="right"/>
              <w:rPr>
                <w:b/>
              </w:rPr>
            </w:pPr>
            <w:r w:rsidRPr="001B0BF1">
              <w:rPr>
                <w:b/>
              </w:rPr>
              <w:t>971 561</w:t>
            </w:r>
            <w:r w:rsidR="00421D7A" w:rsidRPr="001B0BF1">
              <w:rPr>
                <w:b/>
              </w:rPr>
              <w:t>,</w:t>
            </w:r>
            <w:r w:rsidRPr="001B0BF1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 w:rsidP="00793CAF">
            <w:pPr>
              <w:jc w:val="right"/>
              <w:rPr>
                <w:b/>
              </w:rPr>
            </w:pPr>
            <w:r w:rsidRPr="001B0BF1">
              <w:rPr>
                <w:b/>
              </w:rPr>
              <w:t>78</w:t>
            </w:r>
            <w:r w:rsidR="00421D7A" w:rsidRPr="001B0BF1">
              <w:rPr>
                <w:b/>
              </w:rPr>
              <w:t>,</w:t>
            </w:r>
            <w:r w:rsidRPr="001B0BF1">
              <w:rPr>
                <w:b/>
              </w:rPr>
              <w:t>8</w:t>
            </w:r>
          </w:p>
        </w:tc>
      </w:tr>
      <w:tr w:rsidR="00421D7A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B5EE2">
            <w:pPr>
              <w:jc w:val="center"/>
            </w:pPr>
            <w:r>
              <w:t>3</w:t>
            </w:r>
            <w:r w:rsidR="0007768C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путепровода </w:t>
            </w:r>
            <w:proofErr w:type="gramStart"/>
            <w:r w:rsidRPr="001B0BF1">
              <w:rPr>
                <w:rFonts w:cs="Times New Roman"/>
              </w:rPr>
              <w:t>через ж</w:t>
            </w:r>
            <w:proofErr w:type="gramEnd"/>
            <w:r w:rsidRPr="001B0BF1">
              <w:rPr>
                <w:rFonts w:cs="Times New Roman"/>
              </w:rPr>
              <w:t xml:space="preserve">.д. пути по ул. </w:t>
            </w:r>
            <w:proofErr w:type="spellStart"/>
            <w:r w:rsidRPr="001B0BF1">
              <w:rPr>
                <w:rFonts w:cs="Times New Roman"/>
              </w:rPr>
              <w:t>Песчано-Уметской</w:t>
            </w:r>
            <w:proofErr w:type="spellEnd"/>
            <w:r w:rsidRPr="001B0BF1">
              <w:rPr>
                <w:rFonts w:cs="Times New Roman"/>
              </w:rPr>
              <w:t xml:space="preserve">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787 989,6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559 583,5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71,0</w:t>
            </w:r>
          </w:p>
        </w:tc>
      </w:tr>
      <w:tr w:rsidR="00421D7A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BB0511">
            <w:pPr>
              <w:jc w:val="center"/>
            </w:pPr>
            <w:r>
              <w:t>3</w:t>
            </w:r>
            <w:r w:rsidR="0007768C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автомобильной дороги «п. Солнечный-2 – п. </w:t>
            </w:r>
            <w:proofErr w:type="spellStart"/>
            <w:r w:rsidRPr="001B0BF1">
              <w:rPr>
                <w:rFonts w:cs="Times New Roman"/>
              </w:rPr>
              <w:t>Расково</w:t>
            </w:r>
            <w:proofErr w:type="spellEnd"/>
            <w:r w:rsidRPr="001B0BF1">
              <w:rPr>
                <w:rFonts w:cs="Times New Roman"/>
              </w:rPr>
              <w:t xml:space="preserve">» </w:t>
            </w:r>
            <w:proofErr w:type="gramStart"/>
            <w:r w:rsidRPr="001B0BF1">
              <w:rPr>
                <w:rFonts w:cs="Times New Roman"/>
              </w:rPr>
              <w:t>в</w:t>
            </w:r>
            <w:proofErr w:type="gramEnd"/>
            <w:r w:rsidRPr="001B0BF1">
              <w:rPr>
                <w:rFonts w:cs="Times New Roman"/>
              </w:rPr>
              <w:t xml:space="preserve"> </w:t>
            </w:r>
            <w:proofErr w:type="gramStart"/>
            <w:r w:rsidRPr="001B0BF1">
              <w:rPr>
                <w:rFonts w:cs="Times New Roman"/>
              </w:rPr>
              <w:t>Кировском</w:t>
            </w:r>
            <w:proofErr w:type="gramEnd"/>
            <w:r w:rsidRPr="001B0BF1">
              <w:rPr>
                <w:rFonts w:cs="Times New Roman"/>
              </w:rPr>
              <w:t xml:space="preserve"> и </w:t>
            </w:r>
            <w:proofErr w:type="spellStart"/>
            <w:r w:rsidRPr="001B0BF1">
              <w:rPr>
                <w:rFonts w:cs="Times New Roman"/>
              </w:rPr>
              <w:t>Гагаринском</w:t>
            </w:r>
            <w:proofErr w:type="spellEnd"/>
            <w:r w:rsidRPr="001B0BF1">
              <w:rPr>
                <w:rFonts w:cs="Times New Roman"/>
              </w:rPr>
              <w:t xml:space="preserve"> районах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278 334</w:t>
            </w:r>
            <w:r w:rsidR="00421D7A" w:rsidRPr="001B0BF1">
              <w:rPr>
                <w:rFonts w:eastAsia="Times New Roman" w:cs="Times New Roman"/>
              </w:rPr>
              <w:t>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268 036,3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96,3</w:t>
            </w:r>
          </w:p>
        </w:tc>
      </w:tr>
      <w:tr w:rsidR="00421D7A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BB0511">
            <w:pPr>
              <w:jc w:val="center"/>
            </w:pPr>
            <w:r>
              <w:t>3</w:t>
            </w:r>
            <w:r w:rsidR="0007768C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участка автомобильной дороги по ул. Романтиков в районе школы на 550 мест в ЖК «Ласточкино»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90 139</w:t>
            </w:r>
            <w:r w:rsidR="00421D7A" w:rsidRPr="001B0BF1">
              <w:rPr>
                <w:rFonts w:eastAsia="Times New Roman" w:cs="Times New Roman"/>
              </w:rPr>
              <w:t>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90 139,3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BB0511">
            <w:pPr>
              <w:jc w:val="center"/>
            </w:pPr>
            <w:r>
              <w:t>3</w:t>
            </w:r>
            <w:r w:rsidR="0007768C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путепровода через железнодорожные пути по </w:t>
            </w:r>
            <w:proofErr w:type="spellStart"/>
            <w:r w:rsidRPr="001B0BF1">
              <w:rPr>
                <w:rFonts w:cs="Times New Roman"/>
              </w:rPr>
              <w:t>Сокурскому</w:t>
            </w:r>
            <w:proofErr w:type="spellEnd"/>
            <w:r w:rsidRPr="001B0BF1">
              <w:rPr>
                <w:rFonts w:cs="Times New Roman"/>
              </w:rPr>
              <w:t xml:space="preserve"> тракту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15 555,8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F543D5">
        <w:trPr>
          <w:cantSplit/>
          <w:trHeight w:val="4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BB0511">
            <w:pPr>
              <w:jc w:val="center"/>
            </w:pPr>
            <w:r>
              <w:t>3</w:t>
            </w:r>
            <w:r w:rsidR="0007768C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1 883,8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07768C" w:rsidP="00BB0511">
            <w:pPr>
              <w:jc w:val="center"/>
            </w:pPr>
            <w:r>
              <w:t>37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19 595,3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19 595,3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BB0511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07768C" w:rsidP="00BB0511">
            <w:pPr>
              <w:jc w:val="center"/>
            </w:pPr>
            <w:r>
              <w:lastRenderedPageBreak/>
              <w:t>38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Достройка и введение в эксплуатацию объекта незавершённого строительства «Бюро ритуальных услуг», расположенного по адресу: г. Саратов, </w:t>
            </w:r>
            <w:proofErr w:type="spellStart"/>
            <w:r w:rsidRPr="001B0BF1">
              <w:rPr>
                <w:rFonts w:cs="Times New Roman"/>
              </w:rPr>
              <w:t>Елшанское</w:t>
            </w:r>
            <w:proofErr w:type="spellEnd"/>
            <w:r w:rsidRPr="001B0BF1">
              <w:rPr>
                <w:rFonts w:cs="Times New Roman"/>
              </w:rPr>
              <w:t xml:space="preserve"> кладбище, б/</w:t>
            </w:r>
            <w:proofErr w:type="spellStart"/>
            <w:r w:rsidRPr="001B0BF1">
              <w:rPr>
                <w:rFonts w:cs="Times New Roman"/>
              </w:rPr>
              <w:t>н</w:t>
            </w:r>
            <w:proofErr w:type="spellEnd"/>
            <w:r w:rsidRPr="001B0BF1">
              <w:rPr>
                <w:rFonts w:cs="Times New Roman"/>
              </w:rPr>
              <w:t xml:space="preserve"> в Ленинском районе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4 310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2 190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8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07768C" w:rsidP="00BB0511">
            <w:pPr>
              <w:jc w:val="center"/>
            </w:pPr>
            <w:r>
              <w:t>39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Реконструкция автомобильной дороги по ул. Большой Горной, ул. им. Чернышевского Н.Г., ул. им. Рогожина В.А., ул. Большой </w:t>
            </w:r>
            <w:proofErr w:type="spellStart"/>
            <w:r w:rsidRPr="001B0BF1">
              <w:rPr>
                <w:rFonts w:cs="Times New Roman"/>
              </w:rPr>
              <w:t>Затонской</w:t>
            </w:r>
            <w:proofErr w:type="spellEnd"/>
            <w:r w:rsidRPr="001B0BF1">
              <w:rPr>
                <w:rFonts w:cs="Times New Roman"/>
              </w:rPr>
              <w:t xml:space="preserve">, 1-му Мало-Северному проезду, ул. им. </w:t>
            </w:r>
            <w:proofErr w:type="spellStart"/>
            <w:r w:rsidRPr="001B0BF1">
              <w:rPr>
                <w:rFonts w:cs="Times New Roman"/>
              </w:rPr>
              <w:t>Хвесина</w:t>
            </w:r>
            <w:proofErr w:type="spellEnd"/>
            <w:r w:rsidRPr="001B0BF1">
              <w:rPr>
                <w:rFonts w:cs="Times New Roman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 w:rsidRPr="001B0BF1">
              <w:rPr>
                <w:rFonts w:cs="Times New Roman"/>
              </w:rPr>
              <w:t>Затонской</w:t>
            </w:r>
            <w:proofErr w:type="spellEnd"/>
            <w:r w:rsidRPr="001B0BF1">
              <w:rPr>
                <w:rFonts w:cs="Times New Roman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6 158,2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6 158</w:t>
            </w:r>
            <w:r w:rsidR="00421D7A" w:rsidRPr="001B0BF1">
              <w:rPr>
                <w:rFonts w:eastAsia="Times New Roman" w:cs="Times New Roman"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BB0511">
            <w:pPr>
              <w:jc w:val="center"/>
            </w:pPr>
            <w:r>
              <w:t>4</w:t>
            </w:r>
            <w:r w:rsidR="0007768C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2 499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</w:tr>
      <w:tr w:rsidR="00421D7A" w:rsidTr="003665F9">
        <w:trPr>
          <w:cantSplit/>
          <w:trHeight w:val="21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BB0511">
            <w:pPr>
              <w:jc w:val="center"/>
              <w:rPr>
                <w:highlight w:val="yellow"/>
              </w:rPr>
            </w:pPr>
            <w:r>
              <w:t>4</w:t>
            </w:r>
            <w:r w:rsidR="0007768C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ул. Верхняя </w:t>
            </w:r>
            <w:proofErr w:type="spellStart"/>
            <w:r w:rsidRPr="001B0BF1">
              <w:rPr>
                <w:rFonts w:cs="Times New Roman"/>
              </w:rPr>
              <w:t>Рокотовская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1 117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1 117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421D7A" w:rsidTr="003665F9">
        <w:trPr>
          <w:cantSplit/>
          <w:trHeight w:val="2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BB0511">
            <w:pPr>
              <w:jc w:val="center"/>
            </w:pPr>
            <w:r>
              <w:t>4</w:t>
            </w:r>
            <w:r w:rsidR="0007768C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ул. Верхняя </w:t>
            </w:r>
            <w:proofErr w:type="spellStart"/>
            <w:r w:rsidRPr="001B0BF1">
              <w:rPr>
                <w:rFonts w:cs="Times New Roman"/>
              </w:rPr>
              <w:t>Стрелковка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</w:t>
            </w:r>
            <w:r w:rsidR="00421D7A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 w:rsidP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BB0511">
            <w:pPr>
              <w:jc w:val="center"/>
            </w:pPr>
            <w:r>
              <w:t>4</w:t>
            </w:r>
            <w:r w:rsidR="0007768C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дороге от ул. Ново-Астраханского шоссе до </w:t>
            </w:r>
            <w:proofErr w:type="spellStart"/>
            <w:r w:rsidRPr="001B0BF1">
              <w:rPr>
                <w:rFonts w:cs="Times New Roman"/>
              </w:rPr>
              <w:t>Облпсихдиспансера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280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28</w:t>
            </w:r>
            <w:r w:rsidR="00421D7A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 w:rsidP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BB0511">
            <w:pPr>
              <w:jc w:val="center"/>
            </w:pPr>
            <w:r>
              <w:t>4</w:t>
            </w:r>
            <w:r w:rsidR="0007768C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2 700,3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2 693,2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 w:rsidP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99,7</w:t>
            </w:r>
          </w:p>
        </w:tc>
      </w:tr>
      <w:tr w:rsidR="00421D7A" w:rsidTr="003665F9">
        <w:trPr>
          <w:cantSplit/>
          <w:trHeight w:val="22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632AA6" w:rsidP="00BB0511">
            <w:pPr>
              <w:jc w:val="center"/>
            </w:pPr>
            <w:r>
              <w:t>4</w:t>
            </w:r>
            <w:r w:rsidR="0007768C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3-ий Сибирский проезд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618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618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</w:t>
            </w:r>
            <w:r w:rsidR="00BB0511" w:rsidRPr="001B0BF1">
              <w:rPr>
                <w:rFonts w:eastAsia="Times New Roman" w:cs="Times New Roman"/>
              </w:rPr>
              <w:t>0</w:t>
            </w:r>
            <w:r w:rsidRPr="001B0BF1">
              <w:rPr>
                <w:rFonts w:eastAsia="Times New Roman" w:cs="Times New Roman"/>
              </w:rPr>
              <w:t>,</w:t>
            </w:r>
            <w:r w:rsidR="00BB0511" w:rsidRPr="001B0BF1">
              <w:rPr>
                <w:rFonts w:eastAsia="Times New Roman" w:cs="Times New Roman"/>
              </w:rPr>
              <w:t>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632AA6" w:rsidP="00BB0511">
            <w:pPr>
              <w:jc w:val="center"/>
            </w:pPr>
            <w:r>
              <w:t>4</w:t>
            </w:r>
            <w:r w:rsidR="0007768C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пешеходной дорожке от дома №58 по </w:t>
            </w:r>
            <w:proofErr w:type="spellStart"/>
            <w:r w:rsidRPr="001B0BF1">
              <w:rPr>
                <w:rFonts w:cs="Times New Roman"/>
              </w:rPr>
              <w:t>пр-ту</w:t>
            </w:r>
            <w:proofErr w:type="spellEnd"/>
            <w:r w:rsidRPr="001B0BF1">
              <w:rPr>
                <w:rFonts w:cs="Times New Roman"/>
              </w:rPr>
              <w:t xml:space="preserve"> 50 лет Октября к МАОУ «Гимназия № 31», проходящей вдоль домов № 60 по </w:t>
            </w:r>
            <w:proofErr w:type="spellStart"/>
            <w:r w:rsidRPr="001B0BF1">
              <w:rPr>
                <w:rFonts w:cs="Times New Roman"/>
              </w:rPr>
              <w:t>пр-ту</w:t>
            </w:r>
            <w:proofErr w:type="spellEnd"/>
            <w:r w:rsidRPr="001B0BF1">
              <w:rPr>
                <w:rFonts w:cs="Times New Roman"/>
              </w:rPr>
              <w:t xml:space="preserve">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3665F9">
        <w:trPr>
          <w:cantSplit/>
          <w:trHeight w:val="29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07768C" w:rsidP="00BB0511">
            <w:pPr>
              <w:jc w:val="center"/>
            </w:pPr>
            <w:r>
              <w:t>47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в п. </w:t>
            </w:r>
            <w:proofErr w:type="gramStart"/>
            <w:r w:rsidRPr="001B0BF1">
              <w:rPr>
                <w:rFonts w:cs="Times New Roman"/>
              </w:rPr>
              <w:t>Жасминный</w:t>
            </w:r>
            <w:proofErr w:type="gramEnd"/>
            <w:r w:rsidRPr="001B0BF1">
              <w:rPr>
                <w:rFonts w:cs="Times New Roman"/>
              </w:rPr>
              <w:t>, ул. Майская от д. 15А до д. 31А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295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294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421D7A" w:rsidTr="003665F9">
        <w:trPr>
          <w:cantSplit/>
          <w:trHeight w:val="28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07768C" w:rsidP="00BB0511">
            <w:pPr>
              <w:jc w:val="center"/>
            </w:pPr>
            <w:r>
              <w:t>48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в п. </w:t>
            </w:r>
            <w:proofErr w:type="gramStart"/>
            <w:r w:rsidRPr="001B0BF1">
              <w:rPr>
                <w:rFonts w:cs="Times New Roman"/>
              </w:rPr>
              <w:t>Жасминный</w:t>
            </w:r>
            <w:proofErr w:type="gramEnd"/>
            <w:r w:rsidRPr="001B0BF1">
              <w:rPr>
                <w:rFonts w:cs="Times New Roman"/>
              </w:rPr>
              <w:t>, ул. Строителей от д. 24А до д. 36А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297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297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07768C" w:rsidP="00BB0511">
            <w:pPr>
              <w:jc w:val="center"/>
            </w:pPr>
            <w:r>
              <w:t>49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 w:rsidP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400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 w:rsidP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BB0511">
            <w:pPr>
              <w:jc w:val="center"/>
            </w:pPr>
            <w:r>
              <w:t>5</w:t>
            </w:r>
            <w:r w:rsidR="0007768C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</w:t>
            </w:r>
            <w:r w:rsidR="00421D7A" w:rsidRPr="001B0BF1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BB0511" w:rsidP="00BB0511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99,7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BB0511">
            <w:pPr>
              <w:jc w:val="center"/>
            </w:pPr>
            <w:r>
              <w:t>5</w:t>
            </w:r>
            <w:r w:rsidR="0007768C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 w:rsidP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99,7</w:t>
            </w:r>
          </w:p>
        </w:tc>
      </w:tr>
      <w:tr w:rsidR="003F0C46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C46" w:rsidRDefault="0007768C" w:rsidP="00BB0511">
            <w:pPr>
              <w:jc w:val="center"/>
            </w:pPr>
            <w:r>
              <w:t>52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C46" w:rsidRPr="001B0BF1" w:rsidRDefault="003F0C46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Реконструкция автомобильной дороги в пос. </w:t>
            </w:r>
            <w:proofErr w:type="spellStart"/>
            <w:r w:rsidRPr="001B0BF1">
              <w:rPr>
                <w:rFonts w:cs="Times New Roman"/>
              </w:rPr>
              <w:t>Юриш</w:t>
            </w:r>
            <w:proofErr w:type="spellEnd"/>
            <w:r w:rsidRPr="001B0BF1">
              <w:rPr>
                <w:rFonts w:cs="Times New Roman"/>
              </w:rPr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6 844,7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6 844,6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3F0C46" w:rsidP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BB0511">
            <w:pPr>
              <w:jc w:val="center"/>
            </w:pPr>
            <w:r>
              <w:t>5</w:t>
            </w:r>
            <w:r w:rsidR="0007768C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Реконструкция линейного объекта - автомобильной дороги по ул. </w:t>
            </w:r>
            <w:proofErr w:type="spellStart"/>
            <w:r w:rsidRPr="001B0BF1">
              <w:rPr>
                <w:rFonts w:cs="Times New Roman"/>
              </w:rPr>
              <w:t>Аткарской</w:t>
            </w:r>
            <w:proofErr w:type="spellEnd"/>
            <w:r w:rsidRPr="001B0BF1">
              <w:rPr>
                <w:rFonts w:cs="Times New Roman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 w:rsidRPr="001B0BF1">
              <w:rPr>
                <w:rFonts w:cs="Times New Roman"/>
              </w:rPr>
              <w:t>Кутякова</w:t>
            </w:r>
            <w:proofErr w:type="spellEnd"/>
            <w:r w:rsidRPr="001B0BF1">
              <w:rPr>
                <w:rFonts w:cs="Times New Roman"/>
              </w:rPr>
              <w:t xml:space="preserve"> И.С. с размещением транспортно-пересадочного узла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590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F0C46" w:rsidP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17,0</w:t>
            </w:r>
          </w:p>
        </w:tc>
      </w:tr>
      <w:tr w:rsidR="003F0C46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C46" w:rsidRDefault="0007768C" w:rsidP="00BB0511">
            <w:pPr>
              <w:jc w:val="center"/>
            </w:pPr>
            <w:r>
              <w:t>54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C46" w:rsidRPr="001B0BF1" w:rsidRDefault="003F0C46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автомобильной дороги по ул. </w:t>
            </w:r>
            <w:proofErr w:type="gramStart"/>
            <w:r w:rsidRPr="001B0BF1">
              <w:rPr>
                <w:rFonts w:cs="Times New Roman"/>
              </w:rPr>
              <w:t>Большая</w:t>
            </w:r>
            <w:proofErr w:type="gramEnd"/>
            <w:r w:rsidRPr="001B0BF1">
              <w:rPr>
                <w:rFonts w:cs="Times New Roman"/>
              </w:rPr>
              <w:t xml:space="preserve"> Азовская в Заводском районе г.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3 601,9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3 601,9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3F0C46" w:rsidP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3F0C46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C46" w:rsidRDefault="0007768C" w:rsidP="00BB0511">
            <w:pPr>
              <w:jc w:val="center"/>
            </w:pPr>
            <w:r>
              <w:lastRenderedPageBreak/>
              <w:t>55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C46" w:rsidRPr="001B0BF1" w:rsidRDefault="003F0C46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автомобильной дороги по ул. </w:t>
            </w:r>
            <w:proofErr w:type="spellStart"/>
            <w:r w:rsidRPr="001B0BF1">
              <w:rPr>
                <w:rFonts w:cs="Times New Roman"/>
              </w:rPr>
              <w:t>Прудная</w:t>
            </w:r>
            <w:proofErr w:type="spellEnd"/>
            <w:r w:rsidRPr="001B0BF1">
              <w:rPr>
                <w:rFonts w:cs="Times New Roman"/>
              </w:rPr>
              <w:t xml:space="preserve"> в Заводском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4 159,1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4 159,1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C46" w:rsidRPr="001B0BF1" w:rsidRDefault="00C44069" w:rsidP="003F0C46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1B0BF1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1" w:rsidRDefault="0007768C" w:rsidP="00BB0511">
            <w:pPr>
              <w:jc w:val="center"/>
            </w:pPr>
            <w:r>
              <w:t>56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BF1" w:rsidRPr="001B0BF1" w:rsidRDefault="001B0BF1" w:rsidP="00421D7A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 w:rsidRPr="001B0BF1">
              <w:rPr>
                <w:rFonts w:cs="Times New Roman"/>
              </w:rPr>
              <w:t>Емлютина</w:t>
            </w:r>
            <w:proofErr w:type="spellEnd"/>
            <w:r w:rsidRPr="001B0BF1">
              <w:rPr>
                <w:rFonts w:cs="Times New Roman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BF1" w:rsidRPr="001B0BF1" w:rsidRDefault="001B0BF1">
            <w:pPr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BF1" w:rsidRPr="001B0BF1" w:rsidRDefault="001B0BF1">
            <w:pPr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1 197,5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BF1" w:rsidRPr="001B0BF1" w:rsidRDefault="001B0BF1" w:rsidP="003F0C46">
            <w:pPr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99,8</w:t>
            </w:r>
          </w:p>
        </w:tc>
      </w:tr>
      <w:tr w:rsidR="00421D7A" w:rsidRPr="00532E0C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</w:pPr>
            <w:r w:rsidRPr="001B0BF1">
              <w:rPr>
                <w:b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F543D5">
            <w:pPr>
              <w:jc w:val="right"/>
              <w:rPr>
                <w:b/>
              </w:rPr>
            </w:pPr>
            <w:r w:rsidRPr="001B0BF1">
              <w:rPr>
                <w:b/>
              </w:rPr>
              <w:t>87 749</w:t>
            </w:r>
            <w:r w:rsidR="00421D7A" w:rsidRPr="001B0BF1">
              <w:rPr>
                <w:b/>
              </w:rPr>
              <w:t>,</w:t>
            </w:r>
            <w:r w:rsidRPr="001B0BF1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F543D5">
            <w:pPr>
              <w:jc w:val="right"/>
              <w:rPr>
                <w:b/>
              </w:rPr>
            </w:pPr>
            <w:r w:rsidRPr="001B0BF1">
              <w:rPr>
                <w:b/>
              </w:rPr>
              <w:t>85 764</w:t>
            </w:r>
            <w:r w:rsidR="00421D7A" w:rsidRPr="001B0BF1">
              <w:rPr>
                <w:b/>
              </w:rPr>
              <w:t>,</w:t>
            </w:r>
            <w:r w:rsidR="009C43E3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FA68C1">
            <w:pPr>
              <w:jc w:val="right"/>
              <w:rPr>
                <w:b/>
              </w:rPr>
            </w:pPr>
            <w:r w:rsidRPr="001B0BF1">
              <w:rPr>
                <w:b/>
              </w:rPr>
              <w:t>97,7</w:t>
            </w:r>
          </w:p>
        </w:tc>
      </w:tr>
      <w:tr w:rsidR="00421D7A" w:rsidRPr="00532E0C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B5EE2">
            <w:pPr>
              <w:jc w:val="center"/>
            </w:pPr>
            <w:r>
              <w:t>5</w:t>
            </w:r>
            <w:r w:rsidR="0007768C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Ледовая арена и бассейн в школе р.п. </w:t>
            </w:r>
            <w:proofErr w:type="spellStart"/>
            <w:r w:rsidRPr="001B0BF1">
              <w:rPr>
                <w:rFonts w:cs="Times New Roman"/>
              </w:rPr>
              <w:t>Соколовый</w:t>
            </w:r>
            <w:proofErr w:type="spellEnd"/>
            <w:r w:rsidRPr="001B0BF1">
              <w:rPr>
                <w:rFonts w:cs="Times New Roman"/>
              </w:rPr>
              <w:t xml:space="preserve"> муниципального образования «Город Саратов» (I этап - строительство ледовой арены)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39 </w:t>
            </w:r>
            <w:r w:rsidR="00C44069" w:rsidRPr="001B0BF1">
              <w:rPr>
                <w:rFonts w:eastAsia="Times New Roman" w:cs="Times New Roman"/>
              </w:rPr>
              <w:t>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38 194,3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97,2</w:t>
            </w:r>
          </w:p>
        </w:tc>
      </w:tr>
      <w:tr w:rsidR="00421D7A" w:rsidRPr="00532E0C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BB0511">
            <w:pPr>
              <w:jc w:val="center"/>
            </w:pPr>
            <w:r>
              <w:t>5</w:t>
            </w:r>
            <w:r w:rsidR="00632AA6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системы водоснабжения по ул. </w:t>
            </w:r>
            <w:proofErr w:type="gramStart"/>
            <w:r w:rsidRPr="001B0BF1">
              <w:rPr>
                <w:rFonts w:cs="Times New Roman"/>
              </w:rPr>
              <w:t>Садовая</w:t>
            </w:r>
            <w:proofErr w:type="gramEnd"/>
            <w:r w:rsidRPr="001B0BF1">
              <w:rPr>
                <w:rFonts w:cs="Times New Roman"/>
              </w:rPr>
              <w:t xml:space="preserve"> в п. Дубки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2 094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 w:rsidP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100,0</w:t>
            </w:r>
          </w:p>
        </w:tc>
      </w:tr>
      <w:tr w:rsidR="00421D7A" w:rsidRPr="00532E0C" w:rsidTr="00BB0511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BB0511">
            <w:pPr>
              <w:jc w:val="center"/>
            </w:pPr>
            <w:r>
              <w:t>59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Бассейн в школе р.п. </w:t>
            </w:r>
            <w:proofErr w:type="spellStart"/>
            <w:r w:rsidRPr="001B0BF1">
              <w:rPr>
                <w:rFonts w:cs="Times New Roman"/>
              </w:rPr>
              <w:t>Соколовый</w:t>
            </w:r>
            <w:proofErr w:type="spellEnd"/>
            <w:r w:rsidRPr="001B0BF1">
              <w:rPr>
                <w:rFonts w:cs="Times New Roman"/>
              </w:rPr>
              <w:t xml:space="preserve"> г. Саратов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43 346,2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43 296,</w:t>
            </w:r>
            <w:r w:rsidR="009C43E3">
              <w:rPr>
                <w:rFonts w:eastAsia="Times New Roman" w:cs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99</w:t>
            </w:r>
            <w:r w:rsidR="00421D7A" w:rsidRPr="001B0BF1">
              <w:rPr>
                <w:rFonts w:eastAsia="Times New Roman" w:cs="Times New Roman"/>
              </w:rPr>
              <w:t>,</w:t>
            </w:r>
            <w:r w:rsidRPr="001B0BF1">
              <w:rPr>
                <w:rFonts w:eastAsia="Times New Roman" w:cs="Times New Roman"/>
              </w:rPr>
              <w:t>9</w:t>
            </w:r>
          </w:p>
        </w:tc>
      </w:tr>
      <w:tr w:rsidR="00421D7A" w:rsidRPr="00532E0C" w:rsidTr="00BB0511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BB0511">
            <w:pPr>
              <w:jc w:val="center"/>
            </w:pPr>
            <w:r>
              <w:t>60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Подключение (технологическое присоединение) газоиспользующего оборудования и объекта капитального строительства нежилое здание, 410540, Саратовская </w:t>
            </w:r>
            <w:proofErr w:type="spellStart"/>
            <w:proofErr w:type="gramStart"/>
            <w:r w:rsidRPr="001B0BF1">
              <w:rPr>
                <w:rFonts w:cs="Times New Roman"/>
              </w:rPr>
              <w:t>обл</w:t>
            </w:r>
            <w:proofErr w:type="spellEnd"/>
            <w:proofErr w:type="gramEnd"/>
            <w:r w:rsidRPr="001B0BF1">
              <w:rPr>
                <w:rFonts w:cs="Times New Roman"/>
              </w:rPr>
              <w:t>, Саратовский р-н, Усть-Курдюм с., Комсомольская ул. к сети газораспределения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21D7A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</w:t>
            </w:r>
            <w:r w:rsidR="00421D7A" w:rsidRPr="001B0BF1">
              <w:rPr>
                <w:rFonts w:eastAsia="Times New Roman" w:cs="Times New Roman"/>
              </w:rPr>
              <w:t>,0</w:t>
            </w:r>
          </w:p>
        </w:tc>
      </w:tr>
      <w:tr w:rsidR="00C44069" w:rsidRPr="00532E0C" w:rsidTr="00BB0511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069" w:rsidRDefault="0007768C" w:rsidP="00BB0511">
            <w:pPr>
              <w:jc w:val="center"/>
            </w:pPr>
            <w:r>
              <w:t>61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069" w:rsidRPr="001B0BF1" w:rsidRDefault="00C44069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Техническое перевооружение котельной МКУ "</w:t>
            </w:r>
            <w:proofErr w:type="spellStart"/>
            <w:r w:rsidRPr="001B0BF1">
              <w:rPr>
                <w:rFonts w:cs="Times New Roman"/>
              </w:rPr>
              <w:t>СХиТО</w:t>
            </w:r>
            <w:proofErr w:type="spellEnd"/>
            <w:r w:rsidRPr="001B0BF1">
              <w:rPr>
                <w:rFonts w:cs="Times New Roman"/>
              </w:rPr>
              <w:t xml:space="preserve">" г. Саратов, р.п. </w:t>
            </w:r>
            <w:proofErr w:type="spellStart"/>
            <w:r w:rsidRPr="001B0BF1">
              <w:rPr>
                <w:rFonts w:cs="Times New Roman"/>
              </w:rPr>
              <w:t>Соколовый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69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1 160,0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69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69" w:rsidRPr="001B0BF1" w:rsidRDefault="00C44069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50,0</w:t>
            </w:r>
          </w:p>
        </w:tc>
      </w:tr>
      <w:tr w:rsidR="00C44069" w:rsidRPr="00532E0C" w:rsidTr="00BB0511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069" w:rsidRDefault="0007768C" w:rsidP="00BB0511">
            <w:pPr>
              <w:jc w:val="center"/>
            </w:pPr>
            <w:r>
              <w:t>62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069" w:rsidRPr="001B0BF1" w:rsidRDefault="003635D0" w:rsidP="00421D7A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Строительство системы водоснабжения по ул. Рождественская в п. Дубки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69" w:rsidRPr="001B0BF1" w:rsidRDefault="003635D0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1 777,6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69" w:rsidRPr="001B0BF1" w:rsidRDefault="003635D0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1 600,0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69" w:rsidRPr="001B0BF1" w:rsidRDefault="003635D0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90,0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  <w:i/>
              </w:rPr>
            </w:pPr>
            <w:r w:rsidRPr="001B0BF1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827D97" w:rsidP="00F543D5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4 935 276</w:t>
            </w:r>
            <w:r w:rsidR="00791D8F" w:rsidRPr="001B0BF1">
              <w:rPr>
                <w:b/>
                <w:i/>
              </w:rPr>
              <w:t>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827D97" w:rsidP="00A507A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4 347 224</w:t>
            </w:r>
            <w:r w:rsidR="00791D8F" w:rsidRPr="001B0BF1">
              <w:rPr>
                <w:b/>
                <w:i/>
              </w:rPr>
              <w:t>,</w:t>
            </w:r>
            <w:r w:rsidR="009C43E3">
              <w:rPr>
                <w:b/>
                <w:i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1F53C7">
            <w:pPr>
              <w:jc w:val="right"/>
              <w:rPr>
                <w:b/>
                <w:i/>
              </w:rPr>
            </w:pPr>
            <w:r w:rsidRPr="001B0BF1">
              <w:rPr>
                <w:b/>
                <w:i/>
              </w:rPr>
              <w:t>88</w:t>
            </w:r>
            <w:r w:rsidR="00791D8F" w:rsidRPr="001B0BF1">
              <w:rPr>
                <w:b/>
                <w:i/>
              </w:rPr>
              <w:t>,0</w:t>
            </w:r>
          </w:p>
        </w:tc>
      </w:tr>
      <w:tr w:rsidR="00421D7A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  <w:i/>
              </w:rPr>
            </w:pPr>
          </w:p>
        </w:tc>
      </w:tr>
      <w:tr w:rsidR="00421D7A" w:rsidTr="0068253E">
        <w:trPr>
          <w:cantSplit/>
          <w:trHeight w:val="208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</w:rPr>
            </w:pPr>
            <w:r w:rsidRPr="001B0BF1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F543D5">
            <w:pPr>
              <w:jc w:val="right"/>
              <w:rPr>
                <w:b/>
              </w:rPr>
            </w:pPr>
            <w:r w:rsidRPr="001B0BF1">
              <w:rPr>
                <w:b/>
                <w:color w:val="000000"/>
              </w:rPr>
              <w:t>168 267</w:t>
            </w:r>
            <w:r w:rsidR="00421D7A" w:rsidRPr="001B0BF1">
              <w:rPr>
                <w:b/>
                <w:color w:val="000000"/>
              </w:rPr>
              <w:t>,</w:t>
            </w:r>
            <w:r w:rsidRPr="001B0BF1">
              <w:rPr>
                <w:b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F543D5">
            <w:pPr>
              <w:jc w:val="right"/>
              <w:rPr>
                <w:b/>
              </w:rPr>
            </w:pPr>
            <w:r w:rsidRPr="001B0BF1">
              <w:rPr>
                <w:b/>
              </w:rPr>
              <w:t>149 447</w:t>
            </w:r>
            <w:r w:rsidR="00421D7A" w:rsidRPr="001B0BF1">
              <w:rPr>
                <w:b/>
              </w:rPr>
              <w:t>,</w:t>
            </w:r>
            <w:r w:rsidRPr="001B0BF1"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046C6E">
            <w:pPr>
              <w:jc w:val="right"/>
              <w:rPr>
                <w:b/>
              </w:rPr>
            </w:pPr>
            <w:r w:rsidRPr="001B0BF1">
              <w:rPr>
                <w:b/>
              </w:rPr>
              <w:t>88</w:t>
            </w:r>
            <w:r w:rsidR="00791D8F" w:rsidRPr="001B0BF1">
              <w:rPr>
                <w:b/>
              </w:rPr>
              <w:t>,</w:t>
            </w:r>
            <w:r w:rsidRPr="001B0BF1">
              <w:rPr>
                <w:b/>
              </w:rPr>
              <w:t>8</w:t>
            </w:r>
          </w:p>
        </w:tc>
      </w:tr>
      <w:tr w:rsidR="00421D7A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96058D" w:rsidRDefault="00421D7A" w:rsidP="00F543D5">
            <w:pPr>
              <w:jc w:val="center"/>
            </w:pPr>
            <w:r w:rsidRPr="0096058D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D7A" w:rsidRPr="001B0BF1" w:rsidRDefault="00421D7A" w:rsidP="00BB0511">
            <w:pPr>
              <w:rPr>
                <w:color w:val="000000"/>
              </w:rPr>
            </w:pPr>
            <w:r w:rsidRPr="001B0BF1">
              <w:rPr>
                <w:color w:val="000000"/>
              </w:rPr>
              <w:t>Приобретение жилых помещений для исполнения решений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BB0511">
            <w:pPr>
              <w:jc w:val="right"/>
              <w:rPr>
                <w:color w:val="000000"/>
              </w:rPr>
            </w:pPr>
            <w:r w:rsidRPr="001B0BF1">
              <w:rPr>
                <w:color w:val="000000"/>
              </w:rPr>
              <w:t>44 967,4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0A3178">
            <w:pPr>
              <w:jc w:val="right"/>
            </w:pPr>
            <w:r w:rsidRPr="001B0BF1">
              <w:t>44 967</w:t>
            </w:r>
            <w:r w:rsidR="00791D8F" w:rsidRPr="001B0BF1">
              <w:t>,</w:t>
            </w:r>
            <w:r w:rsidRPr="001B0BF1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F543D5">
            <w:pPr>
              <w:jc w:val="right"/>
            </w:pPr>
            <w:r w:rsidRPr="001B0BF1">
              <w:t>100</w:t>
            </w:r>
            <w:r w:rsidR="00791D8F" w:rsidRPr="001B0BF1">
              <w:t>,</w:t>
            </w:r>
            <w:r w:rsidRPr="001B0BF1">
              <w:t>0</w:t>
            </w:r>
          </w:p>
        </w:tc>
      </w:tr>
      <w:tr w:rsidR="003635D0" w:rsidTr="00BB0511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D0" w:rsidRPr="0096058D" w:rsidRDefault="003635D0" w:rsidP="00F543D5">
            <w:pPr>
              <w:jc w:val="center"/>
            </w:pP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D0" w:rsidRPr="001B0BF1" w:rsidRDefault="003635D0" w:rsidP="00BB0511">
            <w:pPr>
              <w:rPr>
                <w:color w:val="000000"/>
              </w:rPr>
            </w:pPr>
            <w:r w:rsidRPr="001B0BF1">
              <w:rPr>
                <w:color w:val="000000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D0" w:rsidRPr="001B0BF1" w:rsidRDefault="003635D0" w:rsidP="00BB0511">
            <w:pPr>
              <w:jc w:val="right"/>
              <w:rPr>
                <w:color w:val="000000"/>
              </w:rPr>
            </w:pPr>
            <w:r w:rsidRPr="001B0BF1">
              <w:rPr>
                <w:color w:val="000000"/>
              </w:rPr>
              <w:t>123 300,0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D0" w:rsidRPr="001B0BF1" w:rsidRDefault="003635D0" w:rsidP="000A3178">
            <w:pPr>
              <w:jc w:val="right"/>
            </w:pPr>
            <w:r w:rsidRPr="001B0BF1">
              <w:t>104 480,2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D0" w:rsidRPr="001B0BF1" w:rsidRDefault="003635D0" w:rsidP="00F543D5">
            <w:pPr>
              <w:jc w:val="right"/>
            </w:pPr>
            <w:r w:rsidRPr="001B0BF1">
              <w:t>84,7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</w:rPr>
            </w:pPr>
            <w:r w:rsidRPr="001B0BF1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BB0511">
            <w:pPr>
              <w:jc w:val="right"/>
              <w:rPr>
                <w:b/>
                <w:color w:val="000000" w:themeColor="text1"/>
              </w:rPr>
            </w:pPr>
            <w:r w:rsidRPr="001B0BF1">
              <w:rPr>
                <w:b/>
                <w:color w:val="000000" w:themeColor="text1"/>
              </w:rPr>
              <w:t>162 220</w:t>
            </w:r>
            <w:r w:rsidR="00791D8F" w:rsidRPr="001B0BF1">
              <w:rPr>
                <w:b/>
                <w:color w:val="000000" w:themeColor="text1"/>
              </w:rPr>
              <w:t>,</w:t>
            </w:r>
            <w:r w:rsidRPr="001B0BF1">
              <w:rPr>
                <w:b/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BB0511">
            <w:pPr>
              <w:jc w:val="right"/>
              <w:rPr>
                <w:b/>
                <w:color w:val="000000" w:themeColor="text1"/>
              </w:rPr>
            </w:pPr>
            <w:r w:rsidRPr="001B0BF1">
              <w:rPr>
                <w:b/>
                <w:color w:val="000000" w:themeColor="text1"/>
              </w:rPr>
              <w:t>161</w:t>
            </w:r>
            <w:r w:rsidR="00421D7A" w:rsidRPr="001B0BF1">
              <w:rPr>
                <w:b/>
                <w:color w:val="000000" w:themeColor="text1"/>
              </w:rPr>
              <w:t xml:space="preserve"> </w:t>
            </w:r>
            <w:r w:rsidRPr="001B0BF1">
              <w:rPr>
                <w:b/>
                <w:color w:val="000000" w:themeColor="text1"/>
              </w:rPr>
              <w:t>196</w:t>
            </w:r>
            <w:r w:rsidR="00421D7A" w:rsidRPr="001B0BF1">
              <w:rPr>
                <w:b/>
                <w:color w:val="000000" w:themeColor="text1"/>
              </w:rPr>
              <w:t>,</w:t>
            </w:r>
            <w:r w:rsidRPr="001B0BF1">
              <w:rPr>
                <w:b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BB0511">
            <w:pPr>
              <w:jc w:val="right"/>
              <w:rPr>
                <w:b/>
              </w:rPr>
            </w:pPr>
            <w:r w:rsidRPr="001B0BF1">
              <w:rPr>
                <w:b/>
              </w:rPr>
              <w:t>99</w:t>
            </w:r>
            <w:r w:rsidR="00791D8F" w:rsidRPr="001B0BF1">
              <w:rPr>
                <w:b/>
              </w:rPr>
              <w:t>,3</w:t>
            </w:r>
          </w:p>
        </w:tc>
      </w:tr>
      <w:tr w:rsidR="00421D7A" w:rsidTr="00FE240D">
        <w:trPr>
          <w:cantSplit/>
          <w:trHeight w:val="5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96058D" w:rsidRDefault="00421D7A" w:rsidP="00F543D5">
            <w:pPr>
              <w:jc w:val="center"/>
            </w:pPr>
            <w:r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1B0BF1" w:rsidRDefault="00421D7A" w:rsidP="00F543D5">
            <w:pPr>
              <w:rPr>
                <w:color w:val="000000" w:themeColor="text1"/>
              </w:rPr>
            </w:pPr>
            <w:r w:rsidRPr="001B0BF1">
              <w:rPr>
                <w:color w:val="000000" w:themeColor="text1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3635D0" w:rsidP="00BB0511">
            <w:pPr>
              <w:jc w:val="right"/>
              <w:rPr>
                <w:color w:val="000000" w:themeColor="text1"/>
              </w:rPr>
            </w:pPr>
            <w:r w:rsidRPr="001B0BF1">
              <w:rPr>
                <w:color w:val="000000" w:themeColor="text1"/>
              </w:rPr>
              <w:t>162 220</w:t>
            </w:r>
            <w:r w:rsidR="00791D8F" w:rsidRPr="001B0BF1">
              <w:rPr>
                <w:color w:val="000000" w:themeColor="text1"/>
              </w:rPr>
              <w:t>,</w:t>
            </w:r>
            <w:r w:rsidRPr="001B0BF1"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F543D5">
            <w:pPr>
              <w:jc w:val="right"/>
            </w:pPr>
            <w:r w:rsidRPr="001B0BF1">
              <w:t>161 196</w:t>
            </w:r>
            <w:r w:rsidR="00791D8F" w:rsidRPr="001B0BF1">
              <w:t>,</w:t>
            </w:r>
            <w:r w:rsidRPr="001B0BF1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F543D5">
            <w:pPr>
              <w:jc w:val="right"/>
            </w:pPr>
            <w:r w:rsidRPr="001B0BF1">
              <w:t>99</w:t>
            </w:r>
            <w:r w:rsidR="00791D8F" w:rsidRPr="001B0BF1">
              <w:t>,3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  <w:i/>
              </w:rPr>
            </w:pPr>
            <w:r w:rsidRPr="001B0BF1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F543D5">
            <w:pPr>
              <w:jc w:val="right"/>
              <w:rPr>
                <w:b/>
                <w:i/>
              </w:rPr>
            </w:pPr>
            <w:r w:rsidRPr="001B0BF1">
              <w:rPr>
                <w:b/>
                <w:i/>
              </w:rPr>
              <w:t>330  488</w:t>
            </w:r>
            <w:r w:rsidR="00791D8F" w:rsidRPr="001B0BF1">
              <w:rPr>
                <w:b/>
                <w:i/>
              </w:rPr>
              <w:t>,</w:t>
            </w:r>
            <w:r w:rsidRPr="001B0BF1">
              <w:rPr>
                <w:b/>
                <w:i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F543D5">
            <w:pPr>
              <w:jc w:val="right"/>
              <w:rPr>
                <w:b/>
                <w:i/>
              </w:rPr>
            </w:pPr>
            <w:r w:rsidRPr="001B0BF1">
              <w:rPr>
                <w:b/>
                <w:i/>
              </w:rPr>
              <w:t>310 643</w:t>
            </w:r>
            <w:r w:rsidR="00421D7A" w:rsidRPr="001B0BF1">
              <w:rPr>
                <w:b/>
                <w:i/>
              </w:rPr>
              <w:t>,</w:t>
            </w:r>
            <w:r w:rsidRPr="001B0BF1">
              <w:rPr>
                <w:b/>
                <w:i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D7080E" w:rsidP="001F53C7">
            <w:pPr>
              <w:jc w:val="right"/>
              <w:rPr>
                <w:b/>
                <w:i/>
              </w:rPr>
            </w:pPr>
            <w:r w:rsidRPr="001B0BF1">
              <w:rPr>
                <w:b/>
                <w:i/>
              </w:rPr>
              <w:t>94</w:t>
            </w:r>
            <w:r w:rsidR="00791D8F" w:rsidRPr="001B0BF1">
              <w:rPr>
                <w:b/>
                <w:i/>
              </w:rPr>
              <w:t>,</w:t>
            </w:r>
            <w:r w:rsidRPr="001B0BF1">
              <w:rPr>
                <w:b/>
                <w:i/>
              </w:rPr>
              <w:t>0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7A" w:rsidRPr="001B0BF1" w:rsidRDefault="00421D7A" w:rsidP="00F543D5">
            <w:pPr>
              <w:jc w:val="center"/>
              <w:rPr>
                <w:b/>
              </w:rPr>
            </w:pPr>
            <w:r w:rsidRPr="001B0BF1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C030D" w:rsidP="00F543D5">
            <w:pPr>
              <w:jc w:val="right"/>
              <w:rPr>
                <w:b/>
                <w:bCs/>
              </w:rPr>
            </w:pPr>
            <w:r w:rsidRPr="001B0BF1">
              <w:rPr>
                <w:b/>
                <w:bCs/>
              </w:rPr>
              <w:t>5</w:t>
            </w:r>
            <w:r w:rsidR="0015034D">
              <w:rPr>
                <w:b/>
                <w:bCs/>
              </w:rPr>
              <w:t> </w:t>
            </w:r>
            <w:r w:rsidRPr="001B0BF1">
              <w:rPr>
                <w:b/>
                <w:bCs/>
              </w:rPr>
              <w:t>2</w:t>
            </w:r>
            <w:r w:rsidR="0015034D">
              <w:rPr>
                <w:b/>
                <w:bCs/>
              </w:rPr>
              <w:t>65 765</w:t>
            </w:r>
            <w:r w:rsidR="00632AA6" w:rsidRPr="001B0BF1">
              <w:rPr>
                <w:b/>
                <w:bCs/>
              </w:rPr>
              <w:t>,</w:t>
            </w:r>
            <w:r w:rsidRPr="001B0BF1"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15034D" w:rsidP="00632A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4 657 868</w:t>
            </w:r>
            <w:r w:rsidR="00632AA6" w:rsidRPr="001B0BF1">
              <w:rPr>
                <w:b/>
                <w:bCs/>
              </w:rPr>
              <w:t>,</w:t>
            </w:r>
            <w:r w:rsidR="009C43E3">
              <w:rPr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1B0BF1" w:rsidRDefault="004C030D" w:rsidP="001F53C7">
            <w:pPr>
              <w:jc w:val="right"/>
              <w:rPr>
                <w:b/>
                <w:bCs/>
              </w:rPr>
            </w:pPr>
            <w:r w:rsidRPr="001B0BF1">
              <w:rPr>
                <w:b/>
                <w:bCs/>
              </w:rPr>
              <w:t>88</w:t>
            </w:r>
            <w:r w:rsidR="00421D7A" w:rsidRPr="001B0BF1">
              <w:rPr>
                <w:b/>
                <w:bCs/>
              </w:rPr>
              <w:t>,</w:t>
            </w:r>
            <w:r w:rsidRPr="001B0BF1">
              <w:rPr>
                <w:b/>
                <w:bCs/>
              </w:rPr>
              <w:t>4</w:t>
            </w:r>
          </w:p>
        </w:tc>
      </w:tr>
      <w:tr w:rsidR="00421D7A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</w:tr>
      <w:tr w:rsidR="00421D7A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  <w:p w:rsidR="00421D7A" w:rsidRPr="000817C8" w:rsidRDefault="00421D7A" w:rsidP="00F543D5"/>
          <w:p w:rsidR="00421D7A" w:rsidRPr="000817C8" w:rsidRDefault="00421D7A" w:rsidP="00F543D5">
            <w:r w:rsidRPr="000817C8"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>
            <w:r w:rsidRPr="000817C8"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>
            <w:pPr>
              <w:jc w:val="right"/>
            </w:pPr>
            <w:r w:rsidRPr="000817C8">
              <w:t>А.С. Струков</w:t>
            </w:r>
          </w:p>
        </w:tc>
      </w:tr>
    </w:tbl>
    <w:p w:rsidR="00E2598B" w:rsidRPr="00EB15A1" w:rsidRDefault="00E2598B" w:rsidP="00EB15A1"/>
    <w:sectPr w:rsidR="00E2598B" w:rsidRPr="00EB15A1" w:rsidSect="002676DE">
      <w:headerReference w:type="even" r:id="rId8"/>
      <w:headerReference w:type="default" r:id="rId9"/>
      <w:pgSz w:w="16838" w:h="11906" w:orient="landscape"/>
      <w:pgMar w:top="284" w:right="1134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D97" w:rsidRDefault="00827D97" w:rsidP="00EB15A1">
      <w:r>
        <w:separator/>
      </w:r>
    </w:p>
  </w:endnote>
  <w:endnote w:type="continuationSeparator" w:id="1">
    <w:p w:rsidR="00827D97" w:rsidRDefault="00827D97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D97" w:rsidRDefault="00827D97" w:rsidP="00EB15A1">
      <w:r>
        <w:separator/>
      </w:r>
    </w:p>
  </w:footnote>
  <w:footnote w:type="continuationSeparator" w:id="1">
    <w:p w:rsidR="00827D97" w:rsidRDefault="00827D97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D97" w:rsidRDefault="001E4214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27D9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7D97" w:rsidRDefault="00827D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D97" w:rsidRDefault="001E4214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27D9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43E3">
      <w:rPr>
        <w:rStyle w:val="a7"/>
        <w:noProof/>
      </w:rPr>
      <w:t>4</w:t>
    </w:r>
    <w:r>
      <w:rPr>
        <w:rStyle w:val="a7"/>
      </w:rPr>
      <w:fldChar w:fldCharType="end"/>
    </w:r>
  </w:p>
  <w:p w:rsidR="00827D97" w:rsidRDefault="00827D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01C24"/>
    <w:rsid w:val="00002942"/>
    <w:rsid w:val="000316EA"/>
    <w:rsid w:val="00046C6E"/>
    <w:rsid w:val="00076946"/>
    <w:rsid w:val="0007768C"/>
    <w:rsid w:val="0007797E"/>
    <w:rsid w:val="000817C8"/>
    <w:rsid w:val="0008464E"/>
    <w:rsid w:val="000A3178"/>
    <w:rsid w:val="000B4761"/>
    <w:rsid w:val="000C0AAF"/>
    <w:rsid w:val="000C1CD0"/>
    <w:rsid w:val="000C2718"/>
    <w:rsid w:val="000C44C1"/>
    <w:rsid w:val="00106656"/>
    <w:rsid w:val="00113DB2"/>
    <w:rsid w:val="001359C2"/>
    <w:rsid w:val="001467A0"/>
    <w:rsid w:val="0015034D"/>
    <w:rsid w:val="00172B72"/>
    <w:rsid w:val="0018429A"/>
    <w:rsid w:val="001A2560"/>
    <w:rsid w:val="001B023A"/>
    <w:rsid w:val="001B0BF1"/>
    <w:rsid w:val="001C2C12"/>
    <w:rsid w:val="001E4214"/>
    <w:rsid w:val="001F19A8"/>
    <w:rsid w:val="001F53C7"/>
    <w:rsid w:val="00205033"/>
    <w:rsid w:val="00232A85"/>
    <w:rsid w:val="002418D4"/>
    <w:rsid w:val="00253B49"/>
    <w:rsid w:val="002562B9"/>
    <w:rsid w:val="002676DE"/>
    <w:rsid w:val="0027677B"/>
    <w:rsid w:val="0028406E"/>
    <w:rsid w:val="002871F3"/>
    <w:rsid w:val="00297345"/>
    <w:rsid w:val="002C3F39"/>
    <w:rsid w:val="002C4099"/>
    <w:rsid w:val="002D18D0"/>
    <w:rsid w:val="00306513"/>
    <w:rsid w:val="00310C9D"/>
    <w:rsid w:val="003272D3"/>
    <w:rsid w:val="003403DA"/>
    <w:rsid w:val="003459A1"/>
    <w:rsid w:val="003635D0"/>
    <w:rsid w:val="003665F9"/>
    <w:rsid w:val="00381DCF"/>
    <w:rsid w:val="00382332"/>
    <w:rsid w:val="00392966"/>
    <w:rsid w:val="003A7E9E"/>
    <w:rsid w:val="003B0300"/>
    <w:rsid w:val="003B2D60"/>
    <w:rsid w:val="003B77D4"/>
    <w:rsid w:val="003F0C46"/>
    <w:rsid w:val="00401C0C"/>
    <w:rsid w:val="004027A6"/>
    <w:rsid w:val="00404E69"/>
    <w:rsid w:val="00411B05"/>
    <w:rsid w:val="00421D7A"/>
    <w:rsid w:val="0042650C"/>
    <w:rsid w:val="00453DD6"/>
    <w:rsid w:val="004A7D42"/>
    <w:rsid w:val="004C030D"/>
    <w:rsid w:val="004C7B72"/>
    <w:rsid w:val="004D4891"/>
    <w:rsid w:val="004E0DC5"/>
    <w:rsid w:val="004F173F"/>
    <w:rsid w:val="004F444A"/>
    <w:rsid w:val="00510309"/>
    <w:rsid w:val="00532E0C"/>
    <w:rsid w:val="00534946"/>
    <w:rsid w:val="00540FF5"/>
    <w:rsid w:val="005527DB"/>
    <w:rsid w:val="005663F2"/>
    <w:rsid w:val="00571A65"/>
    <w:rsid w:val="00574094"/>
    <w:rsid w:val="00585E98"/>
    <w:rsid w:val="00586EDD"/>
    <w:rsid w:val="0059091D"/>
    <w:rsid w:val="00597668"/>
    <w:rsid w:val="005977ED"/>
    <w:rsid w:val="005A25ED"/>
    <w:rsid w:val="005B4354"/>
    <w:rsid w:val="005C50D9"/>
    <w:rsid w:val="005D566A"/>
    <w:rsid w:val="005F65DD"/>
    <w:rsid w:val="00603887"/>
    <w:rsid w:val="00632AA6"/>
    <w:rsid w:val="0064025C"/>
    <w:rsid w:val="006406EF"/>
    <w:rsid w:val="00643FF5"/>
    <w:rsid w:val="006808C6"/>
    <w:rsid w:val="0068253E"/>
    <w:rsid w:val="00683425"/>
    <w:rsid w:val="00695E6A"/>
    <w:rsid w:val="006A5AED"/>
    <w:rsid w:val="006C0A07"/>
    <w:rsid w:val="006D6463"/>
    <w:rsid w:val="006F1FFB"/>
    <w:rsid w:val="006F2758"/>
    <w:rsid w:val="006F2A35"/>
    <w:rsid w:val="00700BEC"/>
    <w:rsid w:val="00703FFF"/>
    <w:rsid w:val="00704FA4"/>
    <w:rsid w:val="007062ED"/>
    <w:rsid w:val="007205B7"/>
    <w:rsid w:val="00724584"/>
    <w:rsid w:val="007575DF"/>
    <w:rsid w:val="00791D8F"/>
    <w:rsid w:val="00793CAF"/>
    <w:rsid w:val="007A306A"/>
    <w:rsid w:val="007B5EE2"/>
    <w:rsid w:val="007D5802"/>
    <w:rsid w:val="007E064C"/>
    <w:rsid w:val="007E3401"/>
    <w:rsid w:val="007E552F"/>
    <w:rsid w:val="0080092E"/>
    <w:rsid w:val="00827D97"/>
    <w:rsid w:val="00840AC3"/>
    <w:rsid w:val="00865D03"/>
    <w:rsid w:val="00890F8C"/>
    <w:rsid w:val="0089522A"/>
    <w:rsid w:val="008B66F0"/>
    <w:rsid w:val="008D6FC1"/>
    <w:rsid w:val="008D7D75"/>
    <w:rsid w:val="009039DE"/>
    <w:rsid w:val="00911E52"/>
    <w:rsid w:val="00950429"/>
    <w:rsid w:val="00956C3A"/>
    <w:rsid w:val="0096058D"/>
    <w:rsid w:val="00967EC7"/>
    <w:rsid w:val="009761FB"/>
    <w:rsid w:val="009B2896"/>
    <w:rsid w:val="009C0B9A"/>
    <w:rsid w:val="009C43E3"/>
    <w:rsid w:val="009C45FA"/>
    <w:rsid w:val="009D4509"/>
    <w:rsid w:val="009E6544"/>
    <w:rsid w:val="00A10047"/>
    <w:rsid w:val="00A17574"/>
    <w:rsid w:val="00A23CA3"/>
    <w:rsid w:val="00A24CAF"/>
    <w:rsid w:val="00A36898"/>
    <w:rsid w:val="00A45518"/>
    <w:rsid w:val="00A507A7"/>
    <w:rsid w:val="00A63161"/>
    <w:rsid w:val="00A67769"/>
    <w:rsid w:val="00A71171"/>
    <w:rsid w:val="00A75F69"/>
    <w:rsid w:val="00A8776F"/>
    <w:rsid w:val="00A924AA"/>
    <w:rsid w:val="00A9640B"/>
    <w:rsid w:val="00AB29A9"/>
    <w:rsid w:val="00AC3CF0"/>
    <w:rsid w:val="00B16E50"/>
    <w:rsid w:val="00B20D76"/>
    <w:rsid w:val="00B22AED"/>
    <w:rsid w:val="00B26807"/>
    <w:rsid w:val="00B451C1"/>
    <w:rsid w:val="00B82D83"/>
    <w:rsid w:val="00B912FD"/>
    <w:rsid w:val="00BA1E00"/>
    <w:rsid w:val="00BA2364"/>
    <w:rsid w:val="00BB0511"/>
    <w:rsid w:val="00BD4F9F"/>
    <w:rsid w:val="00C045B8"/>
    <w:rsid w:val="00C14746"/>
    <w:rsid w:val="00C14B7B"/>
    <w:rsid w:val="00C339BB"/>
    <w:rsid w:val="00C33CEA"/>
    <w:rsid w:val="00C44069"/>
    <w:rsid w:val="00C468EC"/>
    <w:rsid w:val="00C8096A"/>
    <w:rsid w:val="00C847FD"/>
    <w:rsid w:val="00C93709"/>
    <w:rsid w:val="00C95959"/>
    <w:rsid w:val="00D032A3"/>
    <w:rsid w:val="00D234F0"/>
    <w:rsid w:val="00D24B6C"/>
    <w:rsid w:val="00D273AC"/>
    <w:rsid w:val="00D43A5E"/>
    <w:rsid w:val="00D4561B"/>
    <w:rsid w:val="00D46C1C"/>
    <w:rsid w:val="00D573F4"/>
    <w:rsid w:val="00D64A54"/>
    <w:rsid w:val="00D7080E"/>
    <w:rsid w:val="00D96AEB"/>
    <w:rsid w:val="00DE22BB"/>
    <w:rsid w:val="00DF54A6"/>
    <w:rsid w:val="00E13FBA"/>
    <w:rsid w:val="00E2598B"/>
    <w:rsid w:val="00E50E0A"/>
    <w:rsid w:val="00E65C12"/>
    <w:rsid w:val="00E6755B"/>
    <w:rsid w:val="00E90D0C"/>
    <w:rsid w:val="00E926F1"/>
    <w:rsid w:val="00EA785E"/>
    <w:rsid w:val="00EB15A1"/>
    <w:rsid w:val="00EB23D9"/>
    <w:rsid w:val="00EC146F"/>
    <w:rsid w:val="00ED0CE9"/>
    <w:rsid w:val="00ED2F21"/>
    <w:rsid w:val="00ED4DE4"/>
    <w:rsid w:val="00F05084"/>
    <w:rsid w:val="00F24B40"/>
    <w:rsid w:val="00F347DE"/>
    <w:rsid w:val="00F3707E"/>
    <w:rsid w:val="00F44BD2"/>
    <w:rsid w:val="00F52D63"/>
    <w:rsid w:val="00F543D5"/>
    <w:rsid w:val="00F6400A"/>
    <w:rsid w:val="00F94876"/>
    <w:rsid w:val="00FA23F6"/>
    <w:rsid w:val="00FA68C1"/>
    <w:rsid w:val="00FC0B6D"/>
    <w:rsid w:val="00FD6167"/>
    <w:rsid w:val="00FE240D"/>
    <w:rsid w:val="00FE4F9F"/>
    <w:rsid w:val="00FE512A"/>
    <w:rsid w:val="00FF2476"/>
    <w:rsid w:val="00FF2D48"/>
    <w:rsid w:val="00FF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link w:val="10"/>
    <w:uiPriority w:val="9"/>
    <w:qFormat/>
    <w:rsid w:val="00411B0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  <w:style w:type="paragraph" w:styleId="a8">
    <w:name w:val="Balloon Text"/>
    <w:basedOn w:val="a"/>
    <w:link w:val="a9"/>
    <w:uiPriority w:val="99"/>
    <w:semiHidden/>
    <w:unhideWhenUsed/>
    <w:rsid w:val="003A7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E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11B0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4EFA4-4D9E-4FF5-8000-3EB012E2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225</TotalTime>
  <Pages>4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Lupandina</cp:lastModifiedBy>
  <cp:revision>11</cp:revision>
  <cp:lastPrinted>2024-04-08T08:36:00Z</cp:lastPrinted>
  <dcterms:created xsi:type="dcterms:W3CDTF">2025-01-13T08:00:00Z</dcterms:created>
  <dcterms:modified xsi:type="dcterms:W3CDTF">2025-01-20T05:39:00Z</dcterms:modified>
</cp:coreProperties>
</file>